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D89" w:rsidRDefault="003C3D89" w:rsidP="003C3D89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#127</w:t>
      </w:r>
      <w:r>
        <w:rPr>
          <w:rFonts w:cs="Arial"/>
          <w:b/>
          <w:noProof/>
          <w:sz w:val="24"/>
        </w:rPr>
        <w:tab/>
        <w:t>S2-183052</w:t>
      </w:r>
    </w:p>
    <w:p w:rsidR="003C3D89" w:rsidRDefault="003C3D89" w:rsidP="003C3D8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April, 2018, Sanya, P.R. China</w:t>
      </w:r>
      <w:r w:rsidRPr="004C5BD3">
        <w:rPr>
          <w:rFonts w:cs="Arial"/>
          <w:b/>
          <w:noProof/>
          <w:color w:val="0000FF"/>
        </w:rPr>
        <w:tab/>
        <w:t>(revision of S2-1</w:t>
      </w:r>
      <w:r>
        <w:rPr>
          <w:rFonts w:cs="Arial"/>
          <w:b/>
          <w:noProof/>
          <w:color w:val="0000FF"/>
        </w:rPr>
        <w:t>81432</w:t>
      </w:r>
      <w:r w:rsidRPr="004C5BD3">
        <w:rPr>
          <w:rFonts w:cs="Arial"/>
          <w:b/>
          <w:noProof/>
          <w:color w:val="0000FF"/>
        </w:rPr>
        <w:t>)</w:t>
      </w:r>
    </w:p>
    <w:p w:rsidR="003C3D89" w:rsidRPr="00196A6F" w:rsidRDefault="003C3D89" w:rsidP="003C3D89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94291D" w:rsidRDefault="0094291D" w:rsidP="0094291D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#S2-12</w:t>
      </w:r>
      <w:r w:rsidR="00237BA8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ab/>
        <w:t>S2-181432</w:t>
      </w:r>
    </w:p>
    <w:p w:rsidR="0094291D" w:rsidRDefault="0094291D" w:rsidP="0094291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26 February -02 March, 2018, Montreal, Canada</w:t>
      </w:r>
      <w:r w:rsidRPr="004C5BD3">
        <w:rPr>
          <w:rFonts w:cs="Arial"/>
          <w:b/>
          <w:noProof/>
          <w:color w:val="0000FF"/>
        </w:rPr>
        <w:tab/>
        <w:t>(revision of S2-1</w:t>
      </w:r>
      <w:r>
        <w:rPr>
          <w:rFonts w:cs="Arial"/>
          <w:b/>
          <w:noProof/>
          <w:color w:val="0000FF"/>
        </w:rPr>
        <w:t>81137</w:t>
      </w:r>
      <w:r w:rsidRPr="004C5BD3">
        <w:rPr>
          <w:rFonts w:cs="Arial"/>
          <w:b/>
          <w:noProof/>
          <w:color w:val="0000FF"/>
        </w:rPr>
        <w:t>)</w:t>
      </w:r>
    </w:p>
    <w:p w:rsidR="0094291D" w:rsidRPr="00196A6F" w:rsidRDefault="0094291D" w:rsidP="0094291D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98021B" w:rsidRDefault="0098021B" w:rsidP="0098021B">
      <w:pP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#S2-125</w:t>
      </w:r>
      <w:r>
        <w:rPr>
          <w:rFonts w:cs="Arial"/>
          <w:b/>
          <w:sz w:val="24"/>
        </w:rPr>
        <w:tab/>
        <w:t>S2-181137</w:t>
      </w:r>
    </w:p>
    <w:p w:rsidR="0098021B" w:rsidRDefault="0098021B" w:rsidP="0098021B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22 -26 January, 2018, Gothenburg, Sweden</w:t>
      </w:r>
    </w:p>
    <w:p w:rsidR="0098021B" w:rsidRDefault="0098021B" w:rsidP="0098021B"/>
    <w:p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A74A54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p w:rsidR="00A74A54" w:rsidRDefault="00B54667" w:rsidP="00E4345D">
                <w:pPr>
                  <w:pStyle w:val="TableText"/>
                </w:pPr>
                <w:r>
                  <w:rPr>
                    <w:rFonts w:hint="eastAsia"/>
                    <w:lang w:val="en-US" w:eastAsia="ja-JP"/>
                  </w:rPr>
                  <w:t>LS reply to 3GPP SA2 on Differentiation of LTE-M (</w:t>
                </w:r>
                <w:proofErr w:type="spellStart"/>
                <w:r>
                  <w:rPr>
                    <w:rFonts w:hint="eastAsia"/>
                    <w:lang w:val="en-US" w:eastAsia="ja-JP"/>
                  </w:rPr>
                  <w:t>eMTC</w:t>
                </w:r>
                <w:proofErr w:type="spellEnd"/>
                <w:r>
                  <w:rPr>
                    <w:rFonts w:hint="eastAsia"/>
                    <w:lang w:val="en-US" w:eastAsia="ja-JP"/>
                  </w:rPr>
                  <w:t>) traffic from other LTE data traffic</w:t>
                </w:r>
              </w:p>
            </w:sdtContent>
          </w:sdt>
        </w:tc>
      </w:tr>
    </w:tbl>
    <w:p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096622" w:rsidRDefault="004B197B" w:rsidP="0009662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GSMA Packet </w:t>
            </w:r>
            <w:proofErr w:type="spellStart"/>
            <w:r>
              <w:rPr>
                <w:rFonts w:eastAsia="MS Mincho"/>
                <w:lang w:eastAsia="ja-JP"/>
              </w:rPr>
              <w:t>IoTTF</w:t>
            </w:r>
            <w:proofErr w:type="spellEnd"/>
            <w:r>
              <w:rPr>
                <w:rFonts w:eastAsia="MS Mincho"/>
                <w:lang w:eastAsia="ja-JP"/>
              </w:rPr>
              <w:t xml:space="preserve"> #1</w:t>
            </w:r>
            <w:r w:rsidR="00933DFB">
              <w:rPr>
                <w:rFonts w:eastAsia="MS Mincho" w:hint="eastAsia"/>
                <w:lang w:eastAsia="ja-JP"/>
              </w:rPr>
              <w:t>4</w:t>
            </w:r>
          </w:p>
        </w:tc>
        <w:tc>
          <w:tcPr>
            <w:tcW w:w="3228" w:type="dxa"/>
          </w:tcPr>
          <w:p w:rsidR="00096622" w:rsidRDefault="00217A87" w:rsidP="0033262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28</w:t>
            </w:r>
            <w:r w:rsidR="00397A15">
              <w:rPr>
                <w:rFonts w:eastAsia="MS Mincho"/>
                <w:lang w:eastAsia="ja-JP"/>
              </w:rPr>
              <w:t>/1</w:t>
            </w:r>
            <w:r>
              <w:rPr>
                <w:rFonts w:eastAsia="MS Mincho"/>
                <w:lang w:eastAsia="ja-JP"/>
              </w:rPr>
              <w:t>2</w:t>
            </w:r>
            <w:r w:rsidR="001063A2">
              <w:rPr>
                <w:rFonts w:eastAsia="MS Mincho"/>
                <w:lang w:eastAsia="ja-JP"/>
              </w:rPr>
              <w:t>/2017</w:t>
            </w:r>
          </w:p>
        </w:tc>
        <w:tc>
          <w:tcPr>
            <w:tcW w:w="3008" w:type="dxa"/>
          </w:tcPr>
          <w:p w:rsidR="00096622" w:rsidRDefault="001063A2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GSMA, London</w:t>
            </w:r>
          </w:p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2868DE43A3F640408542A08C25FCD73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Content>
            <w:tc>
              <w:tcPr>
                <w:tcW w:w="3480" w:type="dxa"/>
              </w:tcPr>
              <w:p w:rsidR="0058060A" w:rsidRPr="00C201D7" w:rsidRDefault="00217A87" w:rsidP="009A3A0F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val="en-US" w:eastAsia="ja-JP"/>
                  </w:rPr>
                  <w:t xml:space="preserve">GSMA </w:t>
                </w:r>
                <w:proofErr w:type="spellStart"/>
                <w:r>
                  <w:rPr>
                    <w:rFonts w:eastAsia="MS Mincho"/>
                    <w:lang w:val="en-US" w:eastAsia="ja-JP"/>
                  </w:rPr>
                  <w:t>IoTTF</w:t>
                </w:r>
                <w:proofErr w:type="spellEnd"/>
                <w:r>
                  <w:rPr>
                    <w:rFonts w:eastAsia="MS Mincho"/>
                    <w:lang w:val="en-US" w:eastAsia="ja-JP"/>
                  </w:rPr>
                  <w:t xml:space="preserve"> #</w:t>
                </w:r>
                <w:r>
                  <w:rPr>
                    <w:rFonts w:eastAsia="MS Mincho" w:hint="eastAsia"/>
                    <w:lang w:val="en-US" w:eastAsia="ja-JP"/>
                  </w:rPr>
                  <w:t>1</w:t>
                </w:r>
                <w:r>
                  <w:rPr>
                    <w:rFonts w:eastAsia="MS Mincho"/>
                    <w:lang w:val="en-US" w:eastAsia="ja-JP"/>
                  </w:rPr>
                  <w:t>7</w:t>
                </w:r>
                <w:r w:rsidR="00822192">
                  <w:rPr>
                    <w:rFonts w:eastAsia="MS Mincho"/>
                    <w:lang w:val="en-US" w:eastAsia="ja-JP"/>
                  </w:rPr>
                  <w:t xml:space="preserve"> Doc003</w:t>
                </w:r>
              </w:p>
            </w:tc>
          </w:sdtContent>
        </w:sdt>
        <w:tc>
          <w:tcPr>
            <w:tcW w:w="3228" w:type="dxa"/>
          </w:tcPr>
          <w:p w:rsidR="0058060A" w:rsidRDefault="00B53341" w:rsidP="001202FC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3CFBA258060546CC890A94383AD790E4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18-01-16T01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1576D1">
                  <w:rPr>
                    <w:lang w:val="sv-SE" w:eastAsia="ja-JP"/>
                  </w:rPr>
                  <w:t>2018-01-16</w:t>
                </w:r>
              </w:sdtContent>
            </w:sdt>
          </w:p>
        </w:tc>
        <w:tc>
          <w:tcPr>
            <w:tcW w:w="3008" w:type="dxa"/>
          </w:tcPr>
          <w:p w:rsidR="0058060A" w:rsidRPr="00C201D7" w:rsidRDefault="007607D9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Kazuto Shimizu</w:t>
            </w:r>
            <w:r w:rsidR="00822192">
              <w:rPr>
                <w:rFonts w:eastAsia="MS Mincho"/>
                <w:i/>
                <w:lang w:eastAsia="ja-JP"/>
              </w:rPr>
              <w:t xml:space="preserve"> (NTT </w:t>
            </w:r>
            <w:proofErr w:type="spellStart"/>
            <w:r w:rsidR="00822192">
              <w:rPr>
                <w:rFonts w:eastAsia="MS Mincho"/>
                <w:i/>
                <w:lang w:eastAsia="ja-JP"/>
              </w:rPr>
              <w:t>Docomo</w:t>
            </w:r>
            <w:proofErr w:type="spellEnd"/>
            <w:r w:rsidR="00822192">
              <w:rPr>
                <w:rFonts w:eastAsia="MS Mincho"/>
                <w:i/>
                <w:lang w:eastAsia="ja-JP"/>
              </w:rPr>
              <w:t>)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8060A" w:rsidRPr="00C201D7" w:rsidRDefault="008D434C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NG/PACKET</w:t>
            </w:r>
          </w:p>
        </w:tc>
        <w:tc>
          <w:tcPr>
            <w:tcW w:w="3228" w:type="dxa"/>
          </w:tcPr>
          <w:p w:rsidR="0058060A" w:rsidRPr="00C201D7" w:rsidRDefault="0058060A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:rsidR="0058060A" w:rsidRPr="0062734F" w:rsidRDefault="00B53341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4" w:history="1">
              <w:r w:rsidR="00822192" w:rsidRPr="00063450">
                <w:rPr>
                  <w:rStyle w:val="Hyperlink"/>
                </w:rPr>
                <w:t>GSMALiaisons@gsma.com</w:t>
              </w:r>
            </w:hyperlink>
          </w:p>
        </w:tc>
      </w:tr>
      <w:tr w:rsidR="0058060A" w:rsidTr="0058060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Content>
              <w:p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  <w:bookmarkStart w:id="0" w:name="_GoBack"/>
      <w:bookmarkEnd w:id="0"/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58060A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2E731C" w:rsidP="002E731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3GPP </w:t>
            </w:r>
            <w:r w:rsidR="000B3BD9">
              <w:rPr>
                <w:rFonts w:eastAsia="MS Mincho" w:hint="eastAsia"/>
                <w:lang w:eastAsia="ja-JP"/>
              </w:rPr>
              <w:t xml:space="preserve">SA2, </w:t>
            </w:r>
            <w:r>
              <w:rPr>
                <w:rFonts w:eastAsia="MS Mincho"/>
                <w:lang w:eastAsia="ja-JP"/>
              </w:rPr>
              <w:t>SA5</w:t>
            </w:r>
          </w:p>
        </w:tc>
      </w:tr>
    </w:tbl>
    <w:p w:rsidR="00FC0FBE" w:rsidRDefault="00FC0FBE" w:rsidP="0058060A">
      <w:pPr>
        <w:pStyle w:val="NormalParagraph"/>
        <w:rPr>
          <w:lang w:val="en-IE"/>
        </w:rPr>
      </w:pPr>
    </w:p>
    <w:p w:rsidR="002C7ECB" w:rsidRPr="002C7ECB" w:rsidRDefault="002C7ECB" w:rsidP="00D20D7D">
      <w:pPr>
        <w:pStyle w:val="NormalParagraph"/>
        <w:rPr>
          <w:rFonts w:eastAsia="MS Mincho"/>
          <w:b/>
          <w:lang w:eastAsia="ja-JP"/>
        </w:rPr>
      </w:pPr>
      <w:bookmarkStart w:id="1" w:name="_Toc327548005"/>
      <w:bookmarkStart w:id="2" w:name="_Toc327548205"/>
      <w:bookmarkStart w:id="3" w:name="_Toc330993688"/>
      <w:r w:rsidRPr="002C7ECB">
        <w:rPr>
          <w:rFonts w:eastAsia="MS Mincho"/>
          <w:b/>
          <w:lang w:eastAsia="ja-JP"/>
        </w:rPr>
        <w:t>BACKGROUND</w:t>
      </w:r>
    </w:p>
    <w:bookmarkEnd w:id="1"/>
    <w:bookmarkEnd w:id="2"/>
    <w:bookmarkEnd w:id="3"/>
    <w:p w:rsidR="00FC6C73" w:rsidRPr="00342310" w:rsidRDefault="008F3EE9" w:rsidP="00342310">
      <w:pPr>
        <w:pStyle w:val="NormalParagraph"/>
      </w:pPr>
      <w:r w:rsidRPr="00342310">
        <w:rPr>
          <w:rFonts w:hint="eastAsia"/>
        </w:rPr>
        <w:t>GSMA Pack</w:t>
      </w:r>
      <w:r w:rsidRPr="00342310">
        <w:t>e</w:t>
      </w:r>
      <w:r w:rsidRPr="00342310">
        <w:rPr>
          <w:rFonts w:hint="eastAsia"/>
        </w:rPr>
        <w:t xml:space="preserve">t </w:t>
      </w:r>
      <w:proofErr w:type="spellStart"/>
      <w:r w:rsidRPr="00342310">
        <w:rPr>
          <w:rFonts w:hint="eastAsia"/>
        </w:rPr>
        <w:t>IoTTF</w:t>
      </w:r>
      <w:proofErr w:type="spellEnd"/>
      <w:r w:rsidRPr="00342310">
        <w:t xml:space="preserve"> thanks 3GPP SA2 for reply liaison statement on </w:t>
      </w:r>
      <w:r w:rsidRPr="00342310">
        <w:rPr>
          <w:rFonts w:hint="eastAsia"/>
        </w:rPr>
        <w:t>Differentiation of LTE-M (</w:t>
      </w:r>
      <w:proofErr w:type="spellStart"/>
      <w:r w:rsidRPr="00342310">
        <w:rPr>
          <w:rFonts w:hint="eastAsia"/>
        </w:rPr>
        <w:t>eMTC</w:t>
      </w:r>
      <w:proofErr w:type="spellEnd"/>
      <w:r w:rsidRPr="00342310">
        <w:rPr>
          <w:rFonts w:hint="eastAsia"/>
        </w:rPr>
        <w:t>) traffic from other LTE data traffic</w:t>
      </w:r>
      <w:r w:rsidRPr="00342310">
        <w:t>.</w:t>
      </w:r>
      <w:r w:rsidR="00DC707A" w:rsidRPr="00342310">
        <w:t xml:space="preserve"> </w:t>
      </w:r>
    </w:p>
    <w:p w:rsidR="00FA6D0B" w:rsidRPr="00342310" w:rsidRDefault="00DD456F" w:rsidP="00342310">
      <w:pPr>
        <w:pStyle w:val="NormalParagraph"/>
      </w:pPr>
      <w:proofErr w:type="spellStart"/>
      <w:r w:rsidRPr="00342310">
        <w:t>I</w:t>
      </w:r>
      <w:r w:rsidR="00005402" w:rsidRPr="00342310">
        <w:rPr>
          <w:rFonts w:hint="eastAsia"/>
        </w:rPr>
        <w:t>oTTF</w:t>
      </w:r>
      <w:proofErr w:type="spellEnd"/>
      <w:r w:rsidR="00005402" w:rsidRPr="00342310">
        <w:rPr>
          <w:rFonts w:hint="eastAsia"/>
        </w:rPr>
        <w:t xml:space="preserve"> intended to:</w:t>
      </w:r>
    </w:p>
    <w:p w:rsidR="00FA6D0B" w:rsidRDefault="00FA6D0B" w:rsidP="00342310">
      <w:pPr>
        <w:pStyle w:val="ListBullet1"/>
      </w:pPr>
      <w:r w:rsidRPr="00FA6D0B">
        <w:lastRenderedPageBreak/>
        <w:t>Identify traffic coming from Cat. M1/M2 LTE UEs regardless if they initiate/receive traffic with or without any means of CIOT optimisations</w:t>
      </w:r>
      <w:r w:rsidR="008F3EE9">
        <w:t>.</w:t>
      </w:r>
    </w:p>
    <w:p w:rsidR="008F3EE9" w:rsidRPr="00FA6D0B" w:rsidRDefault="00CF725B" w:rsidP="00650EF6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f</w:t>
      </w:r>
      <w:r w:rsidR="008F3EE9">
        <w:rPr>
          <w:rFonts w:eastAsia="MS Mincho" w:hint="eastAsia"/>
          <w:lang w:eastAsia="ja-JP"/>
        </w:rPr>
        <w:t xml:space="preserve">ollowing </w:t>
      </w:r>
      <w:r w:rsidR="00005402">
        <w:rPr>
          <w:rFonts w:eastAsia="MS Mincho"/>
          <w:lang w:eastAsia="ja-JP"/>
        </w:rPr>
        <w:t>identification</w:t>
      </w:r>
      <w:r w:rsidR="00FC6C73">
        <w:rPr>
          <w:rFonts w:eastAsia="MS Mincho"/>
          <w:lang w:eastAsia="ja-JP"/>
        </w:rPr>
        <w:t xml:space="preserve">s </w:t>
      </w:r>
      <w:r w:rsidR="001576D1">
        <w:rPr>
          <w:rFonts w:eastAsia="MS Mincho"/>
          <w:lang w:eastAsia="ja-JP"/>
        </w:rPr>
        <w:t>are</w:t>
      </w:r>
      <w:r w:rsidR="00005402">
        <w:rPr>
          <w:rFonts w:eastAsia="MS Mincho"/>
          <w:lang w:eastAsia="ja-JP"/>
        </w:rPr>
        <w:t xml:space="preserve"> out of scope:</w:t>
      </w:r>
    </w:p>
    <w:p w:rsidR="00FA6D0B" w:rsidRPr="00FA6D0B" w:rsidRDefault="00FA6D0B" w:rsidP="00342310">
      <w:pPr>
        <w:pStyle w:val="ListBullet1"/>
      </w:pPr>
      <w:r w:rsidRPr="00FA6D0B">
        <w:t xml:space="preserve">Identify the volume of data sent in Coverage Enhancement Mode A and Coverage Enhancement Mode B regardless of the UE category that supports the Coverage Enhancement Mode, </w:t>
      </w:r>
    </w:p>
    <w:p w:rsidR="00FA2020" w:rsidRDefault="00FA2020" w:rsidP="00650EF6">
      <w:pPr>
        <w:pStyle w:val="NormalParagraph"/>
        <w:jc w:val="both"/>
      </w:pPr>
    </w:p>
    <w:p w:rsidR="00FA2020" w:rsidRDefault="00FA2020" w:rsidP="00342310">
      <w:pPr>
        <w:pStyle w:val="NormalParagraph"/>
      </w:pPr>
      <w:proofErr w:type="spellStart"/>
      <w:r>
        <w:t>IoTTF</w:t>
      </w:r>
      <w:proofErr w:type="spellEnd"/>
      <w:r>
        <w:t xml:space="preserve"> understood </w:t>
      </w:r>
      <w:r w:rsidR="00FC6C73">
        <w:t xml:space="preserve">that </w:t>
      </w:r>
      <w:r>
        <w:rPr>
          <w:rFonts w:eastAsia="MS Mincho"/>
          <w:lang w:eastAsia="ja-JP"/>
        </w:rPr>
        <w:t xml:space="preserve">Coverage Enhancement Mode A, </w:t>
      </w:r>
      <w:r w:rsidRPr="00FA6D0B">
        <w:rPr>
          <w:rFonts w:eastAsia="MS Mincho"/>
          <w:lang w:eastAsia="ja-JP"/>
        </w:rPr>
        <w:t>Coverage Enhancement Mode B</w:t>
      </w:r>
      <w:r>
        <w:rPr>
          <w:rFonts w:eastAsia="MS Mincho"/>
          <w:lang w:eastAsia="ja-JP"/>
        </w:rPr>
        <w:t>, and</w:t>
      </w:r>
      <w:r w:rsidRPr="00BE2B4D">
        <w:t xml:space="preserve"> Low Access Priority Indicator</w:t>
      </w:r>
      <w:r>
        <w:t xml:space="preserve"> </w:t>
      </w:r>
      <w:r w:rsidR="00653F54">
        <w:t xml:space="preserve">could </w:t>
      </w:r>
      <w:r w:rsidR="002D5C94">
        <w:t>not differentiate</w:t>
      </w:r>
      <w:r>
        <w:t xml:space="preserve"> LTE-M traffic b</w:t>
      </w:r>
      <w:r>
        <w:rPr>
          <w:rFonts w:eastAsia="MS Mincho"/>
          <w:lang w:eastAsia="ja-JP"/>
        </w:rPr>
        <w:t>ecause they</w:t>
      </w:r>
      <w:r>
        <w:t xml:space="preserve"> could be used for non-</w:t>
      </w:r>
      <w:proofErr w:type="spellStart"/>
      <w:r>
        <w:t>IoT</w:t>
      </w:r>
      <w:proofErr w:type="spellEnd"/>
      <w:r>
        <w:t xml:space="preserve"> UEs.</w:t>
      </w:r>
    </w:p>
    <w:p w:rsidR="00AD0509" w:rsidRPr="002D5C94" w:rsidRDefault="00AB209C" w:rsidP="00342310">
      <w:pPr>
        <w:pStyle w:val="NormalParagraph"/>
      </w:pPr>
      <w:r w:rsidRPr="00DF4A16">
        <w:t>GSMA</w:t>
      </w:r>
      <w:r w:rsidR="00451B97" w:rsidRPr="00DF4A16">
        <w:t xml:space="preserve"> needs to differentiate Mobile </w:t>
      </w:r>
      <w:proofErr w:type="spellStart"/>
      <w:r w:rsidR="00451B97" w:rsidRPr="00DF4A16">
        <w:t>IoT</w:t>
      </w:r>
      <w:proofErr w:type="spellEnd"/>
      <w:r w:rsidR="00451B97" w:rsidRPr="00DF4A16">
        <w:t xml:space="preserve"> traffic, both LTE-M and NB-</w:t>
      </w:r>
      <w:proofErr w:type="spellStart"/>
      <w:r w:rsidR="00451B97" w:rsidRPr="00DF4A16">
        <w:t>IoT</w:t>
      </w:r>
      <w:proofErr w:type="spellEnd"/>
      <w:r w:rsidR="00451B97" w:rsidRPr="00DF4A16">
        <w:t xml:space="preserve">, </w:t>
      </w:r>
      <w:r w:rsidR="00DF4A16">
        <w:t>from traditional user traffic</w:t>
      </w:r>
      <w:r w:rsidR="00DF4A16" w:rsidRPr="00DF4A16">
        <w:t>.</w:t>
      </w:r>
      <w:r w:rsidR="00DF4A16">
        <w:t xml:space="preserve"> </w:t>
      </w:r>
      <w:r w:rsidR="00DF4A16" w:rsidRPr="00653F54">
        <w:t>This</w:t>
      </w:r>
      <w:r w:rsidR="00451B97" w:rsidRPr="004F1C7B">
        <w:t xml:space="preserve"> is </w:t>
      </w:r>
      <w:r w:rsidR="00451B97" w:rsidRPr="002D5C94">
        <w:t xml:space="preserve">motivated by </w:t>
      </w:r>
      <w:r w:rsidR="00650EF6" w:rsidRPr="002D5C94">
        <w:t xml:space="preserve">the </w:t>
      </w:r>
      <w:r w:rsidR="00451B97" w:rsidRPr="002D5C94">
        <w:t>operators’ desire to apply different charging models to traffic from LTE-M devices and NB-</w:t>
      </w:r>
      <w:proofErr w:type="spellStart"/>
      <w:r w:rsidR="00451B97" w:rsidRPr="002D5C94">
        <w:t>IoT</w:t>
      </w:r>
      <w:proofErr w:type="spellEnd"/>
      <w:r w:rsidR="00451B97" w:rsidRPr="002D5C94">
        <w:t xml:space="preserve"> devices</w:t>
      </w:r>
      <w:r w:rsidR="00AD0509" w:rsidRPr="002D5C94">
        <w:t xml:space="preserve"> </w:t>
      </w:r>
      <w:r w:rsidR="002D5C94" w:rsidRPr="002D5C94">
        <w:t>plus</w:t>
      </w:r>
      <w:r w:rsidR="00AD0509" w:rsidRPr="002D5C94">
        <w:t xml:space="preserve"> the requirement</w:t>
      </w:r>
      <w:r w:rsidR="00CF725B" w:rsidRPr="002D5C94">
        <w:t>s</w:t>
      </w:r>
      <w:r w:rsidR="00AD0509" w:rsidRPr="002D5C94">
        <w:t xml:space="preserve"> for identification and transparency when roaming</w:t>
      </w:r>
      <w:r w:rsidR="00451B97" w:rsidRPr="002D5C94">
        <w:t xml:space="preserve">. </w:t>
      </w:r>
    </w:p>
    <w:p w:rsidR="00AD0509" w:rsidRDefault="00451B97" w:rsidP="00342310">
      <w:pPr>
        <w:pStyle w:val="NormalParagraph"/>
      </w:pPr>
      <w:r w:rsidRPr="002D5C94">
        <w:t xml:space="preserve">In roaming scenarios, when different charging </w:t>
      </w:r>
      <w:r w:rsidRPr="004F1C7B">
        <w:t>models need to be applied to</w:t>
      </w:r>
      <w:r w:rsidR="00650EF6">
        <w:t xml:space="preserve"> the traffic of </w:t>
      </w:r>
      <w:r w:rsidRPr="004F1C7B">
        <w:t>such devices, GSMA believes that the roaming network need</w:t>
      </w:r>
      <w:r w:rsidR="00650EF6">
        <w:t>s</w:t>
      </w:r>
      <w:r w:rsidRPr="004F1C7B">
        <w:t xml:space="preserve"> to be able to detect which devices are LTE-M and NB-</w:t>
      </w:r>
      <w:proofErr w:type="spellStart"/>
      <w:r w:rsidRPr="004F1C7B">
        <w:t>IoT</w:t>
      </w:r>
      <w:proofErr w:type="spellEnd"/>
      <w:r w:rsidRPr="004F1C7B">
        <w:t xml:space="preserve">. </w:t>
      </w:r>
    </w:p>
    <w:p w:rsidR="00451B97" w:rsidRDefault="00451B97" w:rsidP="00342310">
      <w:pPr>
        <w:pStyle w:val="NormalParagraph"/>
        <w:rPr>
          <w:lang w:val="en-US"/>
        </w:rPr>
      </w:pPr>
      <w:r w:rsidRPr="004F1C7B">
        <w:t>Right now NB-</w:t>
      </w:r>
      <w:proofErr w:type="spellStart"/>
      <w:r w:rsidRPr="004F1C7B">
        <w:t>IoT</w:t>
      </w:r>
      <w:proofErr w:type="spellEnd"/>
      <w:r w:rsidRPr="004F1C7B">
        <w:t xml:space="preserve"> devices can be distinguished thanks to the different </w:t>
      </w:r>
      <w:r w:rsidRPr="00653F54">
        <w:t>RAT</w:t>
      </w:r>
      <w:r w:rsidRPr="00DF4A16">
        <w:t>-type in charging information for NB-</w:t>
      </w:r>
      <w:proofErr w:type="spellStart"/>
      <w:r w:rsidRPr="00DF4A16">
        <w:t>IoT</w:t>
      </w:r>
      <w:proofErr w:type="spellEnd"/>
      <w:r w:rsidRPr="00DF4A16">
        <w:t xml:space="preserve"> traffic.</w:t>
      </w:r>
    </w:p>
    <w:p w:rsidR="001576D1" w:rsidRDefault="001576D1" w:rsidP="00342310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I</w:t>
      </w:r>
      <w:r w:rsidR="00DF4A16">
        <w:rPr>
          <w:rFonts w:eastAsia="MS Mincho"/>
          <w:lang w:eastAsia="ja-JP"/>
        </w:rPr>
        <w:t>n</w:t>
      </w:r>
      <w:r>
        <w:rPr>
          <w:rFonts w:eastAsia="MS Mincho"/>
          <w:lang w:eastAsia="ja-JP"/>
        </w:rPr>
        <w:t xml:space="preserve"> addition, GSMA would like to get a confirmation that </w:t>
      </w:r>
      <w:r w:rsidRPr="00FA6D0B">
        <w:rPr>
          <w:rFonts w:eastAsia="MS Mincho"/>
          <w:lang w:eastAsia="ja-JP"/>
        </w:rPr>
        <w:t>voice traffic and data traffic</w:t>
      </w:r>
      <w:r>
        <w:rPr>
          <w:rFonts w:eastAsia="MS Mincho"/>
          <w:lang w:eastAsia="ja-JP"/>
        </w:rPr>
        <w:t xml:space="preserve"> can be already distinguish</w:t>
      </w:r>
      <w:r w:rsidR="00CF725B">
        <w:rPr>
          <w:rFonts w:eastAsia="MS Mincho"/>
          <w:lang w:eastAsia="ja-JP"/>
        </w:rPr>
        <w:t>ed</w:t>
      </w:r>
      <w:r>
        <w:rPr>
          <w:rFonts w:eastAsia="MS Mincho"/>
          <w:lang w:eastAsia="ja-JP"/>
        </w:rPr>
        <w:t xml:space="preserve"> in the same manner </w:t>
      </w:r>
      <w:r w:rsidR="00DF4A16">
        <w:rPr>
          <w:rFonts w:eastAsia="MS Mincho"/>
          <w:lang w:eastAsia="ja-JP"/>
        </w:rPr>
        <w:t>done for traditional LTE</w:t>
      </w:r>
      <w:r w:rsidRPr="00FA6D0B">
        <w:rPr>
          <w:rFonts w:eastAsia="MS Mincho"/>
          <w:lang w:eastAsia="ja-JP"/>
        </w:rPr>
        <w:t>.</w:t>
      </w:r>
      <w:r w:rsidR="00653F54">
        <w:rPr>
          <w:rFonts w:eastAsia="MS Mincho"/>
          <w:lang w:eastAsia="ja-JP"/>
        </w:rPr>
        <w:t xml:space="preserve"> </w:t>
      </w:r>
    </w:p>
    <w:p w:rsidR="00FA6D0B" w:rsidRPr="004F1C7B" w:rsidRDefault="00FA6D0B" w:rsidP="00650EF6">
      <w:pPr>
        <w:pStyle w:val="NormalParagraph"/>
        <w:jc w:val="both"/>
      </w:pPr>
    </w:p>
    <w:p w:rsidR="00AB209C" w:rsidRPr="00AB209C" w:rsidRDefault="00AB209C" w:rsidP="00650EF6">
      <w:pPr>
        <w:pStyle w:val="NormalParagraph"/>
        <w:jc w:val="both"/>
        <w:rPr>
          <w:rFonts w:eastAsia="MS Mincho"/>
          <w:lang w:eastAsia="ja-JP"/>
        </w:rPr>
      </w:pPr>
    </w:p>
    <w:p w:rsidR="003F70BB" w:rsidRPr="00E91959" w:rsidRDefault="003F70BB" w:rsidP="00650EF6">
      <w:pPr>
        <w:pStyle w:val="NormalParagraph"/>
        <w:jc w:val="both"/>
        <w:rPr>
          <w:rFonts w:eastAsia="MS Mincho"/>
          <w:b/>
          <w:lang w:eastAsia="ja-JP"/>
        </w:rPr>
      </w:pPr>
      <w:r w:rsidRPr="00E91959">
        <w:rPr>
          <w:rFonts w:eastAsia="MS Mincho"/>
          <w:b/>
          <w:lang w:eastAsia="ja-JP"/>
        </w:rPr>
        <w:t xml:space="preserve">ACTION to </w:t>
      </w:r>
      <w:r w:rsidR="009E41BB" w:rsidRPr="00E91959">
        <w:rPr>
          <w:rFonts w:eastAsia="MS Mincho"/>
          <w:b/>
          <w:lang w:eastAsia="ja-JP"/>
        </w:rPr>
        <w:t xml:space="preserve">3GPP </w:t>
      </w:r>
      <w:r w:rsidR="00B22C66" w:rsidRPr="00E91959">
        <w:rPr>
          <w:rFonts w:eastAsia="MS Mincho"/>
          <w:b/>
          <w:lang w:eastAsia="ja-JP"/>
        </w:rPr>
        <w:t>SA2</w:t>
      </w:r>
    </w:p>
    <w:p w:rsidR="00A27082" w:rsidRPr="00342310" w:rsidRDefault="00CE616D" w:rsidP="00342310">
      <w:pPr>
        <w:pStyle w:val="NormalParagraph"/>
      </w:pPr>
      <w:proofErr w:type="spellStart"/>
      <w:r w:rsidRPr="00342310">
        <w:t>IoTT</w:t>
      </w:r>
      <w:r w:rsidR="00CF725B" w:rsidRPr="00342310">
        <w:t>F</w:t>
      </w:r>
      <w:proofErr w:type="spellEnd"/>
      <w:r w:rsidR="00CF725B" w:rsidRPr="00342310">
        <w:t xml:space="preserve"> (PACKET) kindly requests </w:t>
      </w:r>
      <w:r w:rsidR="00D76A20" w:rsidRPr="00342310">
        <w:t xml:space="preserve">SA2 </w:t>
      </w:r>
      <w:r w:rsidR="00CF725B" w:rsidRPr="00342310">
        <w:t xml:space="preserve">to </w:t>
      </w:r>
      <w:r w:rsidR="006122BE" w:rsidRPr="00342310">
        <w:t xml:space="preserve">take above information into </w:t>
      </w:r>
      <w:r w:rsidR="00CF725B" w:rsidRPr="00342310">
        <w:rPr>
          <w:rFonts w:hint="eastAsia"/>
        </w:rPr>
        <w:t xml:space="preserve">account </w:t>
      </w:r>
      <w:r w:rsidR="00CF725B" w:rsidRPr="00342310">
        <w:t>suggest methods to</w:t>
      </w:r>
      <w:r w:rsidRPr="00342310">
        <w:t xml:space="preserve"> identify </w:t>
      </w:r>
      <w:r w:rsidR="003E7CB9" w:rsidRPr="00342310">
        <w:t>LTE-M</w:t>
      </w:r>
      <w:r w:rsidRPr="00342310">
        <w:t xml:space="preserve"> traffic in </w:t>
      </w:r>
      <w:r w:rsidR="00C41F04" w:rsidRPr="00342310">
        <w:t xml:space="preserve">terms of </w:t>
      </w:r>
      <w:r w:rsidRPr="00342310">
        <w:t>charging</w:t>
      </w:r>
      <w:r w:rsidR="00D40612" w:rsidRPr="00342310">
        <w:t>/identification</w:t>
      </w:r>
      <w:r w:rsidR="00A6109C" w:rsidRPr="00342310">
        <w:t>, in particular in roaming scenarios</w:t>
      </w:r>
      <w:r w:rsidR="00C77D3C" w:rsidRPr="00342310">
        <w:t>.</w:t>
      </w:r>
    </w:p>
    <w:p w:rsidR="00C77D3C" w:rsidRPr="00A27082" w:rsidRDefault="00C77D3C" w:rsidP="00650EF6">
      <w:pPr>
        <w:pStyle w:val="NormalParagraph"/>
        <w:ind w:left="360"/>
        <w:jc w:val="both"/>
        <w:rPr>
          <w:rFonts w:eastAsia="MS Mincho"/>
          <w:lang w:eastAsia="ja-JP"/>
        </w:rPr>
      </w:pPr>
    </w:p>
    <w:p w:rsidR="00B22C66" w:rsidRDefault="00B22C66" w:rsidP="00650EF6">
      <w:pPr>
        <w:pStyle w:val="NormalParagraph"/>
        <w:jc w:val="bot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>
        <w:rPr>
          <w:rFonts w:eastAsia="MS Mincho"/>
          <w:b/>
          <w:lang w:eastAsia="ja-JP"/>
        </w:rPr>
        <w:t>3GPP SA5</w:t>
      </w:r>
    </w:p>
    <w:p w:rsidR="00B22C66" w:rsidRPr="00342310" w:rsidRDefault="00B22C66" w:rsidP="00342310">
      <w:pPr>
        <w:pStyle w:val="NormalParagraph"/>
      </w:pPr>
      <w:r w:rsidRPr="00342310">
        <w:rPr>
          <w:rFonts w:hint="eastAsia"/>
        </w:rPr>
        <w:t xml:space="preserve">Please take into account this </w:t>
      </w:r>
      <w:r w:rsidR="00E33EEB" w:rsidRPr="00342310">
        <w:rPr>
          <w:rFonts w:hint="eastAsia"/>
        </w:rPr>
        <w:t xml:space="preserve">information </w:t>
      </w:r>
      <w:r w:rsidRPr="00342310">
        <w:rPr>
          <w:rFonts w:hint="eastAsia"/>
        </w:rPr>
        <w:t>and reply from SA2.</w:t>
      </w:r>
    </w:p>
    <w:p w:rsidR="00B22C66" w:rsidRPr="00933855" w:rsidRDefault="00B22C66" w:rsidP="00650EF6">
      <w:pPr>
        <w:pStyle w:val="NormalParagraph"/>
        <w:jc w:val="both"/>
        <w:rPr>
          <w:rFonts w:eastAsiaTheme="minorEastAsia"/>
          <w:lang w:eastAsia="ja-JP"/>
        </w:rPr>
      </w:pPr>
    </w:p>
    <w:p w:rsidR="00CE616D" w:rsidRDefault="00CE616D" w:rsidP="00650EF6">
      <w:pPr>
        <w:spacing w:before="0"/>
        <w:rPr>
          <w:rFonts w:eastAsia="MS Mincho"/>
          <w:b/>
          <w:szCs w:val="22"/>
          <w:lang w:eastAsia="ja-JP" w:bidi="ar-SA"/>
        </w:rPr>
      </w:pPr>
    </w:p>
    <w:p w:rsidR="00E94909" w:rsidRDefault="00E94909" w:rsidP="00650EF6">
      <w:pPr>
        <w:pStyle w:val="NormalParagraph"/>
        <w:jc w:val="bot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Date of Next Packet-</w:t>
      </w:r>
      <w:proofErr w:type="spellStart"/>
      <w:r>
        <w:rPr>
          <w:rFonts w:eastAsia="MS Mincho"/>
          <w:b/>
          <w:lang w:eastAsia="ja-JP"/>
        </w:rPr>
        <w:t>IoTTF</w:t>
      </w:r>
      <w:proofErr w:type="spellEnd"/>
      <w:r>
        <w:rPr>
          <w:rFonts w:eastAsia="MS Mincho"/>
          <w:b/>
          <w:lang w:eastAsia="ja-JP"/>
        </w:rPr>
        <w:t xml:space="preserve"> Meetings:</w:t>
      </w:r>
    </w:p>
    <w:p w:rsidR="00E94909" w:rsidRDefault="00E94909" w:rsidP="00650EF6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Io</w:t>
      </w:r>
      <w:r w:rsidR="00E91959">
        <w:rPr>
          <w:rFonts w:eastAsia="MS Mincho" w:hint="eastAsia"/>
          <w:lang w:eastAsia="ja-JP"/>
        </w:rPr>
        <w:t>T</w:t>
      </w:r>
      <w:r>
        <w:rPr>
          <w:rFonts w:eastAsia="MS Mincho"/>
          <w:lang w:eastAsia="ja-JP"/>
        </w:rPr>
        <w:t>TF</w:t>
      </w:r>
      <w:r w:rsidR="006D7BA4">
        <w:rPr>
          <w:rFonts w:eastAsia="MS Mincho"/>
          <w:lang w:eastAsia="ja-JP"/>
        </w:rPr>
        <w:t>#18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ab/>
      </w:r>
      <w:r w:rsidR="00DF4A16">
        <w:rPr>
          <w:rFonts w:eastAsia="MS Mincho"/>
          <w:lang w:eastAsia="ja-JP"/>
        </w:rPr>
        <w:t>3oth January 2018</w:t>
      </w:r>
      <w:r>
        <w:rPr>
          <w:rFonts w:eastAsia="MS Mincho"/>
          <w:lang w:eastAsia="ja-JP"/>
        </w:rPr>
        <w:tab/>
        <w:t>Conference Call</w:t>
      </w:r>
    </w:p>
    <w:p w:rsidR="00FC6C73" w:rsidRDefault="00FC6C73" w:rsidP="00650EF6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Packet#97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ab/>
        <w:t>7</w:t>
      </w:r>
      <w:r w:rsidRPr="00933855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-Feb</w:t>
      </w:r>
      <w:r w:rsidR="00DF4A16">
        <w:rPr>
          <w:rFonts w:eastAsia="MS Mincho"/>
          <w:lang w:eastAsia="ja-JP"/>
        </w:rPr>
        <w:t>ruary</w:t>
      </w:r>
      <w:r>
        <w:rPr>
          <w:rFonts w:eastAsia="MS Mincho"/>
          <w:lang w:eastAsia="ja-JP"/>
        </w:rPr>
        <w:t xml:space="preserve"> 2018</w:t>
      </w:r>
      <w:r>
        <w:rPr>
          <w:rFonts w:eastAsia="MS Mincho"/>
          <w:lang w:eastAsia="ja-JP"/>
        </w:rPr>
        <w:tab/>
        <w:t>London</w:t>
      </w:r>
    </w:p>
    <w:p w:rsidR="00FC6C73" w:rsidRPr="00E8693B" w:rsidRDefault="00FC6C73" w:rsidP="00650EF6">
      <w:pPr>
        <w:pStyle w:val="NormalParagraph"/>
        <w:jc w:val="both"/>
        <w:rPr>
          <w:rFonts w:eastAsia="MS Mincho"/>
          <w:lang w:eastAsia="ja-JP"/>
        </w:rPr>
      </w:pPr>
    </w:p>
    <w:sectPr w:rsidR="00FC6C73" w:rsidRPr="00E8693B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1E8" w:rsidRDefault="008821E8">
      <w:r>
        <w:separator/>
      </w:r>
    </w:p>
    <w:p w:rsidR="008821E8" w:rsidRDefault="008821E8"/>
    <w:p w:rsidR="008821E8" w:rsidRDefault="008821E8"/>
    <w:p w:rsidR="008821E8" w:rsidRDefault="008821E8"/>
    <w:p w:rsidR="008821E8" w:rsidRDefault="008821E8"/>
    <w:p w:rsidR="008821E8" w:rsidRDefault="008821E8"/>
    <w:p w:rsidR="008821E8" w:rsidRDefault="008821E8"/>
    <w:p w:rsidR="008821E8" w:rsidRDefault="008821E8"/>
    <w:p w:rsidR="008821E8" w:rsidRDefault="008821E8"/>
  </w:endnote>
  <w:endnote w:type="continuationSeparator" w:id="0">
    <w:p w:rsidR="008821E8" w:rsidRDefault="008821E8">
      <w:r>
        <w:continuationSeparator/>
      </w:r>
    </w:p>
    <w:p w:rsidR="008821E8" w:rsidRDefault="008821E8"/>
    <w:p w:rsidR="008821E8" w:rsidRDefault="008821E8"/>
    <w:p w:rsidR="008821E8" w:rsidRDefault="008821E8"/>
    <w:p w:rsidR="008821E8" w:rsidRDefault="008821E8"/>
    <w:p w:rsidR="008821E8" w:rsidRDefault="008821E8"/>
    <w:p w:rsidR="008821E8" w:rsidRDefault="008821E8"/>
    <w:p w:rsidR="008821E8" w:rsidRDefault="008821E8"/>
    <w:p w:rsidR="008821E8" w:rsidRDefault="008821E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:rsidR="00C66843" w:rsidRDefault="00C66843" w:rsidP="00DB7D27">
    <w:pPr>
      <w:ind w:left="-851"/>
      <w:rPr>
        <w:i/>
        <w:sz w:val="20"/>
      </w:rPr>
    </w:pPr>
  </w:p>
  <w:p w:rsidR="00C66843" w:rsidRPr="00DB7D27" w:rsidRDefault="00C66843" w:rsidP="00DB7D2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1E8" w:rsidRDefault="008821E8">
      <w:r>
        <w:separator/>
      </w:r>
    </w:p>
    <w:p w:rsidR="008821E8" w:rsidRDefault="008821E8"/>
    <w:p w:rsidR="008821E8" w:rsidRDefault="008821E8"/>
    <w:p w:rsidR="008821E8" w:rsidRDefault="008821E8"/>
    <w:p w:rsidR="008821E8" w:rsidRDefault="008821E8"/>
    <w:p w:rsidR="008821E8" w:rsidRDefault="008821E8"/>
    <w:p w:rsidR="008821E8" w:rsidRDefault="008821E8"/>
    <w:p w:rsidR="008821E8" w:rsidRDefault="008821E8"/>
    <w:p w:rsidR="008821E8" w:rsidRDefault="008821E8"/>
  </w:footnote>
  <w:footnote w:type="continuationSeparator" w:id="0">
    <w:p w:rsidR="008821E8" w:rsidRDefault="008821E8">
      <w:r>
        <w:continuationSeparator/>
      </w:r>
    </w:p>
    <w:p w:rsidR="008821E8" w:rsidRDefault="008821E8"/>
    <w:p w:rsidR="008821E8" w:rsidRDefault="008821E8"/>
    <w:p w:rsidR="008821E8" w:rsidRDefault="008821E8"/>
    <w:p w:rsidR="008821E8" w:rsidRDefault="008821E8"/>
    <w:p w:rsidR="008821E8" w:rsidRDefault="008821E8"/>
    <w:p w:rsidR="008821E8" w:rsidRDefault="008821E8"/>
    <w:p w:rsidR="008821E8" w:rsidRDefault="008821E8"/>
    <w:p w:rsidR="008821E8" w:rsidRDefault="008821E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Default="00C66843">
    <w:pPr>
      <w:pStyle w:val="Header"/>
    </w:pPr>
  </w:p>
  <w:p w:rsidR="00C66843" w:rsidRDefault="00C6684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Pr="00F04B04" w:rsidRDefault="00C66843" w:rsidP="0060180A">
    <w:pPr>
      <w:pStyle w:val="Header"/>
    </w:pPr>
  </w:p>
  <w:p w:rsidR="00C66843" w:rsidRDefault="00C6684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1DD1F80"/>
    <w:multiLevelType w:val="hybridMultilevel"/>
    <w:tmpl w:val="6562EE84"/>
    <w:lvl w:ilvl="0" w:tplc="32B6D82A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BC1A4C"/>
    <w:multiLevelType w:val="multilevel"/>
    <w:tmpl w:val="78A61140"/>
    <w:numStyleLink w:val="ListBullets"/>
  </w:abstractNum>
  <w:abstractNum w:abstractNumId="5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6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D44619"/>
    <w:multiLevelType w:val="hybridMultilevel"/>
    <w:tmpl w:val="CE0E68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>
    <w:nsid w:val="283123E7"/>
    <w:multiLevelType w:val="multilevel"/>
    <w:tmpl w:val="7B2CD562"/>
    <w:numStyleLink w:val="ListNumbers"/>
  </w:abstractNum>
  <w:abstractNum w:abstractNumId="11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4">
    <w:nsid w:val="30FB533E"/>
    <w:multiLevelType w:val="hybridMultilevel"/>
    <w:tmpl w:val="80C6C7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2011996"/>
    <w:multiLevelType w:val="multilevel"/>
    <w:tmpl w:val="78A61140"/>
    <w:numStyleLink w:val="ListBullets"/>
  </w:abstractNum>
  <w:abstractNum w:abstractNumId="16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233DB3"/>
    <w:multiLevelType w:val="hybridMultilevel"/>
    <w:tmpl w:val="7DBC36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1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7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2"/>
  </w:num>
  <w:num w:numId="3">
    <w:abstractNumId w:val="11"/>
  </w:num>
  <w:num w:numId="4">
    <w:abstractNumId w:val="6"/>
  </w:num>
  <w:num w:numId="5">
    <w:abstractNumId w:val="1"/>
  </w:num>
  <w:num w:numId="6">
    <w:abstractNumId w:val="3"/>
  </w:num>
  <w:num w:numId="7">
    <w:abstractNumId w:val="22"/>
  </w:num>
  <w:num w:numId="8">
    <w:abstractNumId w:val="24"/>
  </w:num>
  <w:num w:numId="9">
    <w:abstractNumId w:val="13"/>
  </w:num>
  <w:num w:numId="10">
    <w:abstractNumId w:val="5"/>
  </w:num>
  <w:num w:numId="11">
    <w:abstractNumId w:val="0"/>
  </w:num>
  <w:num w:numId="12">
    <w:abstractNumId w:val="25"/>
  </w:num>
  <w:num w:numId="13">
    <w:abstractNumId w:val="7"/>
  </w:num>
  <w:num w:numId="14">
    <w:abstractNumId w:val="20"/>
  </w:num>
  <w:num w:numId="15">
    <w:abstractNumId w:val="9"/>
  </w:num>
  <w:num w:numId="16">
    <w:abstractNumId w:val="17"/>
  </w:num>
  <w:num w:numId="17">
    <w:abstractNumId w:val="21"/>
  </w:num>
  <w:num w:numId="18">
    <w:abstractNumId w:val="16"/>
  </w:num>
  <w:num w:numId="19">
    <w:abstractNumId w:val="10"/>
  </w:num>
  <w:num w:numId="20">
    <w:abstractNumId w:val="2"/>
  </w:num>
  <w:num w:numId="21">
    <w:abstractNumId w:val="18"/>
  </w:num>
  <w:num w:numId="22">
    <w:abstractNumId w:val="8"/>
  </w:num>
  <w:num w:numId="23">
    <w:abstractNumId w:val="14"/>
  </w:num>
  <w:num w:numId="24">
    <w:abstractNumId w:val="4"/>
  </w:num>
  <w:num w:numId="25">
    <w:abstractNumId w:val="15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E" w:vendorID="64" w:dllVersion="131078" w:nlCheck="1" w:checkStyle="0"/>
  <w:activeWritingStyle w:appName="MSWord" w:lang="es-ES" w:vendorID="64" w:dllVersion="131078" w:nlCheck="1" w:checkStyle="0"/>
  <w:activeWritingStyle w:appName="MSWord" w:lang="fr-FR" w:vendorID="64" w:dllVersion="131078" w:nlCheck="1" w:checkStyle="0"/>
  <w:proofState w:spelling="clean"/>
  <w:attachedTemplate r:id="rId1"/>
  <w:linkStyles/>
  <w:stylePaneFormatFilter w:val="1021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433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A2FCE"/>
    <w:rsid w:val="00000728"/>
    <w:rsid w:val="000032B9"/>
    <w:rsid w:val="00005402"/>
    <w:rsid w:val="00010665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5694"/>
    <w:rsid w:val="0005647E"/>
    <w:rsid w:val="00063E5A"/>
    <w:rsid w:val="00072292"/>
    <w:rsid w:val="00072B4A"/>
    <w:rsid w:val="00081BE1"/>
    <w:rsid w:val="0008722D"/>
    <w:rsid w:val="00087AD3"/>
    <w:rsid w:val="00090084"/>
    <w:rsid w:val="000906B1"/>
    <w:rsid w:val="00093416"/>
    <w:rsid w:val="00096622"/>
    <w:rsid w:val="00097FBD"/>
    <w:rsid w:val="000A03B3"/>
    <w:rsid w:val="000A1E09"/>
    <w:rsid w:val="000A3B37"/>
    <w:rsid w:val="000A3CD4"/>
    <w:rsid w:val="000A7FB4"/>
    <w:rsid w:val="000B14A9"/>
    <w:rsid w:val="000B3BD9"/>
    <w:rsid w:val="000C07CC"/>
    <w:rsid w:val="000C0D1D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063A2"/>
    <w:rsid w:val="001101FF"/>
    <w:rsid w:val="0011694F"/>
    <w:rsid w:val="001202FC"/>
    <w:rsid w:val="00120435"/>
    <w:rsid w:val="00123B5C"/>
    <w:rsid w:val="00124626"/>
    <w:rsid w:val="00124CAE"/>
    <w:rsid w:val="00133251"/>
    <w:rsid w:val="00133E60"/>
    <w:rsid w:val="00141CF3"/>
    <w:rsid w:val="00143486"/>
    <w:rsid w:val="00145D0E"/>
    <w:rsid w:val="00147FF0"/>
    <w:rsid w:val="001509BB"/>
    <w:rsid w:val="00151873"/>
    <w:rsid w:val="00152851"/>
    <w:rsid w:val="00153D4B"/>
    <w:rsid w:val="00156930"/>
    <w:rsid w:val="00157170"/>
    <w:rsid w:val="001576D1"/>
    <w:rsid w:val="0016171C"/>
    <w:rsid w:val="00170D84"/>
    <w:rsid w:val="00172F4A"/>
    <w:rsid w:val="00175268"/>
    <w:rsid w:val="00176724"/>
    <w:rsid w:val="0017759E"/>
    <w:rsid w:val="00180EEC"/>
    <w:rsid w:val="001847E6"/>
    <w:rsid w:val="00190D28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C1435"/>
    <w:rsid w:val="001C1B47"/>
    <w:rsid w:val="001C5EDF"/>
    <w:rsid w:val="001D2BCD"/>
    <w:rsid w:val="001D2EF4"/>
    <w:rsid w:val="001D59D4"/>
    <w:rsid w:val="001D6BDB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17A87"/>
    <w:rsid w:val="002209D0"/>
    <w:rsid w:val="0022182E"/>
    <w:rsid w:val="0022295E"/>
    <w:rsid w:val="0022369D"/>
    <w:rsid w:val="00230448"/>
    <w:rsid w:val="002350F5"/>
    <w:rsid w:val="00237BA8"/>
    <w:rsid w:val="00244438"/>
    <w:rsid w:val="002477F9"/>
    <w:rsid w:val="00247C9B"/>
    <w:rsid w:val="00250212"/>
    <w:rsid w:val="002530B6"/>
    <w:rsid w:val="00257BC3"/>
    <w:rsid w:val="00261762"/>
    <w:rsid w:val="0026178F"/>
    <w:rsid w:val="00267AAC"/>
    <w:rsid w:val="00272037"/>
    <w:rsid w:val="00273287"/>
    <w:rsid w:val="00274694"/>
    <w:rsid w:val="002828FC"/>
    <w:rsid w:val="00283247"/>
    <w:rsid w:val="00290C5D"/>
    <w:rsid w:val="00292D1F"/>
    <w:rsid w:val="0029433A"/>
    <w:rsid w:val="00294383"/>
    <w:rsid w:val="002A3ECB"/>
    <w:rsid w:val="002A7053"/>
    <w:rsid w:val="002A71B3"/>
    <w:rsid w:val="002A7EF7"/>
    <w:rsid w:val="002B07A0"/>
    <w:rsid w:val="002B2900"/>
    <w:rsid w:val="002B72F2"/>
    <w:rsid w:val="002C0B79"/>
    <w:rsid w:val="002C6CA9"/>
    <w:rsid w:val="002C7516"/>
    <w:rsid w:val="002C7ECB"/>
    <w:rsid w:val="002D05F9"/>
    <w:rsid w:val="002D2A85"/>
    <w:rsid w:val="002D2E4B"/>
    <w:rsid w:val="002D5C94"/>
    <w:rsid w:val="002D6089"/>
    <w:rsid w:val="002E0473"/>
    <w:rsid w:val="002E2CC1"/>
    <w:rsid w:val="002E53DF"/>
    <w:rsid w:val="002E5F10"/>
    <w:rsid w:val="002E731C"/>
    <w:rsid w:val="002F1E10"/>
    <w:rsid w:val="002F350A"/>
    <w:rsid w:val="00304A60"/>
    <w:rsid w:val="00311DC4"/>
    <w:rsid w:val="00315FBE"/>
    <w:rsid w:val="00317475"/>
    <w:rsid w:val="003238E4"/>
    <w:rsid w:val="00324EB0"/>
    <w:rsid w:val="00327828"/>
    <w:rsid w:val="00331209"/>
    <w:rsid w:val="0033262A"/>
    <w:rsid w:val="003411C5"/>
    <w:rsid w:val="00342310"/>
    <w:rsid w:val="00343311"/>
    <w:rsid w:val="00350B36"/>
    <w:rsid w:val="00351258"/>
    <w:rsid w:val="00353971"/>
    <w:rsid w:val="003548FD"/>
    <w:rsid w:val="0035746E"/>
    <w:rsid w:val="00360D05"/>
    <w:rsid w:val="00373511"/>
    <w:rsid w:val="00376F0E"/>
    <w:rsid w:val="003819F5"/>
    <w:rsid w:val="0038280F"/>
    <w:rsid w:val="00390429"/>
    <w:rsid w:val="00391C81"/>
    <w:rsid w:val="00391FF9"/>
    <w:rsid w:val="003942AA"/>
    <w:rsid w:val="00395919"/>
    <w:rsid w:val="00397A15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3D89"/>
    <w:rsid w:val="003C56CC"/>
    <w:rsid w:val="003D320C"/>
    <w:rsid w:val="003D377B"/>
    <w:rsid w:val="003E3023"/>
    <w:rsid w:val="003E54CB"/>
    <w:rsid w:val="003E54FF"/>
    <w:rsid w:val="003E6887"/>
    <w:rsid w:val="003E6CE2"/>
    <w:rsid w:val="003E7CB9"/>
    <w:rsid w:val="003F0E1D"/>
    <w:rsid w:val="003F45A7"/>
    <w:rsid w:val="003F5817"/>
    <w:rsid w:val="003F70BB"/>
    <w:rsid w:val="003F7AAD"/>
    <w:rsid w:val="0040026D"/>
    <w:rsid w:val="00400663"/>
    <w:rsid w:val="004060AC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2344"/>
    <w:rsid w:val="004323E1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B97"/>
    <w:rsid w:val="00451D8F"/>
    <w:rsid w:val="00452D5C"/>
    <w:rsid w:val="00457119"/>
    <w:rsid w:val="00457B79"/>
    <w:rsid w:val="00461F2F"/>
    <w:rsid w:val="00470DD1"/>
    <w:rsid w:val="00471C05"/>
    <w:rsid w:val="0047353D"/>
    <w:rsid w:val="004757A4"/>
    <w:rsid w:val="00480114"/>
    <w:rsid w:val="004806B8"/>
    <w:rsid w:val="00480D70"/>
    <w:rsid w:val="004848FE"/>
    <w:rsid w:val="00486AB3"/>
    <w:rsid w:val="00497913"/>
    <w:rsid w:val="004A0282"/>
    <w:rsid w:val="004A36F8"/>
    <w:rsid w:val="004A3D2D"/>
    <w:rsid w:val="004B10BD"/>
    <w:rsid w:val="004B175F"/>
    <w:rsid w:val="004B197B"/>
    <w:rsid w:val="004B215E"/>
    <w:rsid w:val="004B313B"/>
    <w:rsid w:val="004B7996"/>
    <w:rsid w:val="004C06BC"/>
    <w:rsid w:val="004C2301"/>
    <w:rsid w:val="004E3639"/>
    <w:rsid w:val="004E7764"/>
    <w:rsid w:val="004F1C7B"/>
    <w:rsid w:val="004F2730"/>
    <w:rsid w:val="004F667D"/>
    <w:rsid w:val="004F7C9F"/>
    <w:rsid w:val="00501559"/>
    <w:rsid w:val="005063BA"/>
    <w:rsid w:val="005072B0"/>
    <w:rsid w:val="00507377"/>
    <w:rsid w:val="005079E9"/>
    <w:rsid w:val="00515500"/>
    <w:rsid w:val="00515CF0"/>
    <w:rsid w:val="00515FB1"/>
    <w:rsid w:val="005200E4"/>
    <w:rsid w:val="00521626"/>
    <w:rsid w:val="0052752C"/>
    <w:rsid w:val="005343AE"/>
    <w:rsid w:val="00535946"/>
    <w:rsid w:val="00535B87"/>
    <w:rsid w:val="0053695A"/>
    <w:rsid w:val="00537187"/>
    <w:rsid w:val="00537934"/>
    <w:rsid w:val="00537BE2"/>
    <w:rsid w:val="00543DE5"/>
    <w:rsid w:val="00553927"/>
    <w:rsid w:val="00554BF1"/>
    <w:rsid w:val="00556BFA"/>
    <w:rsid w:val="00561165"/>
    <w:rsid w:val="00561C02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A03A2"/>
    <w:rsid w:val="005B1030"/>
    <w:rsid w:val="005B665E"/>
    <w:rsid w:val="005C3EF2"/>
    <w:rsid w:val="005C5FD9"/>
    <w:rsid w:val="005C671E"/>
    <w:rsid w:val="005D0601"/>
    <w:rsid w:val="005D0FE7"/>
    <w:rsid w:val="005D1C32"/>
    <w:rsid w:val="005D2B06"/>
    <w:rsid w:val="005D50D3"/>
    <w:rsid w:val="005D5622"/>
    <w:rsid w:val="005D66FF"/>
    <w:rsid w:val="005D78B8"/>
    <w:rsid w:val="005E059E"/>
    <w:rsid w:val="005E2042"/>
    <w:rsid w:val="005E7559"/>
    <w:rsid w:val="0060163A"/>
    <w:rsid w:val="0060180A"/>
    <w:rsid w:val="00605C78"/>
    <w:rsid w:val="006122B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38A"/>
    <w:rsid w:val="00637A4F"/>
    <w:rsid w:val="006404BE"/>
    <w:rsid w:val="00641AD5"/>
    <w:rsid w:val="00644A95"/>
    <w:rsid w:val="00645885"/>
    <w:rsid w:val="00650EF6"/>
    <w:rsid w:val="00651938"/>
    <w:rsid w:val="00652D32"/>
    <w:rsid w:val="00653F54"/>
    <w:rsid w:val="00657359"/>
    <w:rsid w:val="00662969"/>
    <w:rsid w:val="0066307D"/>
    <w:rsid w:val="00663899"/>
    <w:rsid w:val="006779E6"/>
    <w:rsid w:val="00681879"/>
    <w:rsid w:val="00686CAC"/>
    <w:rsid w:val="00686DAE"/>
    <w:rsid w:val="00690403"/>
    <w:rsid w:val="00691301"/>
    <w:rsid w:val="00694212"/>
    <w:rsid w:val="00694E01"/>
    <w:rsid w:val="006977F2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1BE6"/>
    <w:rsid w:val="006D2F72"/>
    <w:rsid w:val="006D7BA4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3244E"/>
    <w:rsid w:val="007332B0"/>
    <w:rsid w:val="007347FD"/>
    <w:rsid w:val="00734ED9"/>
    <w:rsid w:val="007352B6"/>
    <w:rsid w:val="00741031"/>
    <w:rsid w:val="00742BA2"/>
    <w:rsid w:val="00743705"/>
    <w:rsid w:val="00744C7F"/>
    <w:rsid w:val="00750986"/>
    <w:rsid w:val="00750C00"/>
    <w:rsid w:val="00755530"/>
    <w:rsid w:val="00755D5F"/>
    <w:rsid w:val="00756364"/>
    <w:rsid w:val="00757D6A"/>
    <w:rsid w:val="00760738"/>
    <w:rsid w:val="007607D9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6BB"/>
    <w:rsid w:val="00782C91"/>
    <w:rsid w:val="00784848"/>
    <w:rsid w:val="0078670F"/>
    <w:rsid w:val="00787444"/>
    <w:rsid w:val="00787B18"/>
    <w:rsid w:val="00794E39"/>
    <w:rsid w:val="00795CDE"/>
    <w:rsid w:val="007A06B8"/>
    <w:rsid w:val="007A07D3"/>
    <w:rsid w:val="007A3786"/>
    <w:rsid w:val="007B1585"/>
    <w:rsid w:val="007B15E4"/>
    <w:rsid w:val="007B39AE"/>
    <w:rsid w:val="007B4DCE"/>
    <w:rsid w:val="007B6A79"/>
    <w:rsid w:val="007C23C7"/>
    <w:rsid w:val="007C4694"/>
    <w:rsid w:val="007C59E6"/>
    <w:rsid w:val="007C5C66"/>
    <w:rsid w:val="007D03D9"/>
    <w:rsid w:val="007D4437"/>
    <w:rsid w:val="007D478C"/>
    <w:rsid w:val="007D4D3E"/>
    <w:rsid w:val="007E3466"/>
    <w:rsid w:val="007E41DF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192"/>
    <w:rsid w:val="0082223D"/>
    <w:rsid w:val="00824535"/>
    <w:rsid w:val="00824F41"/>
    <w:rsid w:val="00830532"/>
    <w:rsid w:val="00831673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97D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1E8"/>
    <w:rsid w:val="00882814"/>
    <w:rsid w:val="00892B79"/>
    <w:rsid w:val="00893DDE"/>
    <w:rsid w:val="008A1EB8"/>
    <w:rsid w:val="008A34F0"/>
    <w:rsid w:val="008A3DDA"/>
    <w:rsid w:val="008A52BA"/>
    <w:rsid w:val="008A5A26"/>
    <w:rsid w:val="008B54B4"/>
    <w:rsid w:val="008B59CB"/>
    <w:rsid w:val="008C18EF"/>
    <w:rsid w:val="008C3D35"/>
    <w:rsid w:val="008C55FD"/>
    <w:rsid w:val="008C589D"/>
    <w:rsid w:val="008D10E9"/>
    <w:rsid w:val="008D434C"/>
    <w:rsid w:val="008D5DC0"/>
    <w:rsid w:val="008E14D1"/>
    <w:rsid w:val="008F002A"/>
    <w:rsid w:val="008F02C8"/>
    <w:rsid w:val="008F3EE9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62"/>
    <w:rsid w:val="00916597"/>
    <w:rsid w:val="0092690B"/>
    <w:rsid w:val="009312E0"/>
    <w:rsid w:val="00933855"/>
    <w:rsid w:val="00933A5F"/>
    <w:rsid w:val="00933DFB"/>
    <w:rsid w:val="009411B2"/>
    <w:rsid w:val="0094291D"/>
    <w:rsid w:val="00945596"/>
    <w:rsid w:val="00946ED4"/>
    <w:rsid w:val="0095415E"/>
    <w:rsid w:val="00954346"/>
    <w:rsid w:val="009568B4"/>
    <w:rsid w:val="00960D4C"/>
    <w:rsid w:val="0096116E"/>
    <w:rsid w:val="0096193A"/>
    <w:rsid w:val="00965ECB"/>
    <w:rsid w:val="00970403"/>
    <w:rsid w:val="0097202E"/>
    <w:rsid w:val="0097218C"/>
    <w:rsid w:val="00974FBB"/>
    <w:rsid w:val="0098021B"/>
    <w:rsid w:val="009806C8"/>
    <w:rsid w:val="00981D8B"/>
    <w:rsid w:val="00982F1A"/>
    <w:rsid w:val="00984D13"/>
    <w:rsid w:val="009858EC"/>
    <w:rsid w:val="00996DB8"/>
    <w:rsid w:val="009A36A8"/>
    <w:rsid w:val="009A3A0F"/>
    <w:rsid w:val="009A438D"/>
    <w:rsid w:val="009A4646"/>
    <w:rsid w:val="009A6F7E"/>
    <w:rsid w:val="009A75A5"/>
    <w:rsid w:val="009A7F48"/>
    <w:rsid w:val="009B78E0"/>
    <w:rsid w:val="009B79F1"/>
    <w:rsid w:val="009C079D"/>
    <w:rsid w:val="009C0E4B"/>
    <w:rsid w:val="009C6384"/>
    <w:rsid w:val="009D2B94"/>
    <w:rsid w:val="009D57DC"/>
    <w:rsid w:val="009E0508"/>
    <w:rsid w:val="009E41B3"/>
    <w:rsid w:val="009E41BB"/>
    <w:rsid w:val="009E5AF9"/>
    <w:rsid w:val="009E6276"/>
    <w:rsid w:val="009E76DC"/>
    <w:rsid w:val="009E7765"/>
    <w:rsid w:val="009E77AF"/>
    <w:rsid w:val="009E7DCF"/>
    <w:rsid w:val="009F5249"/>
    <w:rsid w:val="009F6C90"/>
    <w:rsid w:val="00A01B4E"/>
    <w:rsid w:val="00A02D6C"/>
    <w:rsid w:val="00A06DB5"/>
    <w:rsid w:val="00A07F3E"/>
    <w:rsid w:val="00A10B57"/>
    <w:rsid w:val="00A12C98"/>
    <w:rsid w:val="00A14F29"/>
    <w:rsid w:val="00A201D4"/>
    <w:rsid w:val="00A204EE"/>
    <w:rsid w:val="00A26A52"/>
    <w:rsid w:val="00A27082"/>
    <w:rsid w:val="00A3080D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5F06"/>
    <w:rsid w:val="00A56414"/>
    <w:rsid w:val="00A566E5"/>
    <w:rsid w:val="00A56D06"/>
    <w:rsid w:val="00A606DA"/>
    <w:rsid w:val="00A6109C"/>
    <w:rsid w:val="00A64614"/>
    <w:rsid w:val="00A7102E"/>
    <w:rsid w:val="00A71249"/>
    <w:rsid w:val="00A712F5"/>
    <w:rsid w:val="00A74A54"/>
    <w:rsid w:val="00A81265"/>
    <w:rsid w:val="00A81B58"/>
    <w:rsid w:val="00A82548"/>
    <w:rsid w:val="00A82C4D"/>
    <w:rsid w:val="00A90EF6"/>
    <w:rsid w:val="00A954F3"/>
    <w:rsid w:val="00A9737B"/>
    <w:rsid w:val="00AA1CEC"/>
    <w:rsid w:val="00AB0C15"/>
    <w:rsid w:val="00AB209C"/>
    <w:rsid w:val="00AB27C6"/>
    <w:rsid w:val="00AB376F"/>
    <w:rsid w:val="00AC0900"/>
    <w:rsid w:val="00AC242B"/>
    <w:rsid w:val="00AC2EF6"/>
    <w:rsid w:val="00AC458F"/>
    <w:rsid w:val="00AC78D2"/>
    <w:rsid w:val="00AD0509"/>
    <w:rsid w:val="00AD50BF"/>
    <w:rsid w:val="00AD5408"/>
    <w:rsid w:val="00AE71FD"/>
    <w:rsid w:val="00AF22D6"/>
    <w:rsid w:val="00AF2D7B"/>
    <w:rsid w:val="00AF3B83"/>
    <w:rsid w:val="00AF49D3"/>
    <w:rsid w:val="00AF519A"/>
    <w:rsid w:val="00AF7C99"/>
    <w:rsid w:val="00B053B5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1884"/>
    <w:rsid w:val="00B22C66"/>
    <w:rsid w:val="00B25487"/>
    <w:rsid w:val="00B25E0E"/>
    <w:rsid w:val="00B27255"/>
    <w:rsid w:val="00B31033"/>
    <w:rsid w:val="00B33345"/>
    <w:rsid w:val="00B42B01"/>
    <w:rsid w:val="00B442BE"/>
    <w:rsid w:val="00B476CB"/>
    <w:rsid w:val="00B524DF"/>
    <w:rsid w:val="00B5269E"/>
    <w:rsid w:val="00B52CC9"/>
    <w:rsid w:val="00B53341"/>
    <w:rsid w:val="00B54667"/>
    <w:rsid w:val="00B62516"/>
    <w:rsid w:val="00B66A27"/>
    <w:rsid w:val="00B672B1"/>
    <w:rsid w:val="00B672D5"/>
    <w:rsid w:val="00B736CF"/>
    <w:rsid w:val="00B7373E"/>
    <w:rsid w:val="00B8095B"/>
    <w:rsid w:val="00B81E38"/>
    <w:rsid w:val="00B86CDB"/>
    <w:rsid w:val="00B941D9"/>
    <w:rsid w:val="00B953E6"/>
    <w:rsid w:val="00BA03E9"/>
    <w:rsid w:val="00BA6E6A"/>
    <w:rsid w:val="00BB0CAE"/>
    <w:rsid w:val="00BB25E9"/>
    <w:rsid w:val="00BB74EE"/>
    <w:rsid w:val="00BC78F1"/>
    <w:rsid w:val="00BD0FC6"/>
    <w:rsid w:val="00BD2F88"/>
    <w:rsid w:val="00BD54B1"/>
    <w:rsid w:val="00BD73BC"/>
    <w:rsid w:val="00BE274D"/>
    <w:rsid w:val="00BE6465"/>
    <w:rsid w:val="00BF1D0D"/>
    <w:rsid w:val="00BF27CC"/>
    <w:rsid w:val="00BF46EA"/>
    <w:rsid w:val="00BF7D01"/>
    <w:rsid w:val="00C03D1D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1F04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77D3C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651D"/>
    <w:rsid w:val="00CD7A2B"/>
    <w:rsid w:val="00CD7EEC"/>
    <w:rsid w:val="00CE32EE"/>
    <w:rsid w:val="00CE367F"/>
    <w:rsid w:val="00CE4D66"/>
    <w:rsid w:val="00CE5265"/>
    <w:rsid w:val="00CE616D"/>
    <w:rsid w:val="00CE7583"/>
    <w:rsid w:val="00CE7B56"/>
    <w:rsid w:val="00CE7F3B"/>
    <w:rsid w:val="00CF01D6"/>
    <w:rsid w:val="00CF0D94"/>
    <w:rsid w:val="00CF5C68"/>
    <w:rsid w:val="00CF5E23"/>
    <w:rsid w:val="00CF725B"/>
    <w:rsid w:val="00D01314"/>
    <w:rsid w:val="00D11550"/>
    <w:rsid w:val="00D200AF"/>
    <w:rsid w:val="00D20D7D"/>
    <w:rsid w:val="00D307ED"/>
    <w:rsid w:val="00D30D63"/>
    <w:rsid w:val="00D31C0B"/>
    <w:rsid w:val="00D35B3C"/>
    <w:rsid w:val="00D364B8"/>
    <w:rsid w:val="00D40612"/>
    <w:rsid w:val="00D42814"/>
    <w:rsid w:val="00D50E5D"/>
    <w:rsid w:val="00D52F81"/>
    <w:rsid w:val="00D531DE"/>
    <w:rsid w:val="00D53520"/>
    <w:rsid w:val="00D56529"/>
    <w:rsid w:val="00D567EE"/>
    <w:rsid w:val="00D578E6"/>
    <w:rsid w:val="00D7403F"/>
    <w:rsid w:val="00D76A20"/>
    <w:rsid w:val="00D819F4"/>
    <w:rsid w:val="00D82B2D"/>
    <w:rsid w:val="00D86CA5"/>
    <w:rsid w:val="00D91E99"/>
    <w:rsid w:val="00D925B7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18AA"/>
    <w:rsid w:val="00DC3534"/>
    <w:rsid w:val="00DC3963"/>
    <w:rsid w:val="00DC707A"/>
    <w:rsid w:val="00DC7726"/>
    <w:rsid w:val="00DC77F2"/>
    <w:rsid w:val="00DD1433"/>
    <w:rsid w:val="00DD190F"/>
    <w:rsid w:val="00DD3499"/>
    <w:rsid w:val="00DD456F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4A16"/>
    <w:rsid w:val="00DF51BC"/>
    <w:rsid w:val="00DF5D19"/>
    <w:rsid w:val="00E02798"/>
    <w:rsid w:val="00E032F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C35"/>
    <w:rsid w:val="00E241B5"/>
    <w:rsid w:val="00E256C3"/>
    <w:rsid w:val="00E27F3C"/>
    <w:rsid w:val="00E31C5F"/>
    <w:rsid w:val="00E31DB3"/>
    <w:rsid w:val="00E33EEB"/>
    <w:rsid w:val="00E350CD"/>
    <w:rsid w:val="00E35764"/>
    <w:rsid w:val="00E36EA8"/>
    <w:rsid w:val="00E40CBB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3E48"/>
    <w:rsid w:val="00E64483"/>
    <w:rsid w:val="00E65D4C"/>
    <w:rsid w:val="00E6691B"/>
    <w:rsid w:val="00E71455"/>
    <w:rsid w:val="00E825E1"/>
    <w:rsid w:val="00E83938"/>
    <w:rsid w:val="00E84171"/>
    <w:rsid w:val="00E84B10"/>
    <w:rsid w:val="00E85781"/>
    <w:rsid w:val="00E8693B"/>
    <w:rsid w:val="00E87E60"/>
    <w:rsid w:val="00E91959"/>
    <w:rsid w:val="00E94909"/>
    <w:rsid w:val="00EA556D"/>
    <w:rsid w:val="00EA6273"/>
    <w:rsid w:val="00EC0816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325B"/>
    <w:rsid w:val="00F04B04"/>
    <w:rsid w:val="00F04F11"/>
    <w:rsid w:val="00F0704F"/>
    <w:rsid w:val="00F111EE"/>
    <w:rsid w:val="00F115A4"/>
    <w:rsid w:val="00F13CA7"/>
    <w:rsid w:val="00F15F19"/>
    <w:rsid w:val="00F209DF"/>
    <w:rsid w:val="00F223DD"/>
    <w:rsid w:val="00F30B64"/>
    <w:rsid w:val="00F36DD4"/>
    <w:rsid w:val="00F4092F"/>
    <w:rsid w:val="00F51603"/>
    <w:rsid w:val="00F57DA3"/>
    <w:rsid w:val="00F61EAE"/>
    <w:rsid w:val="00F63AD7"/>
    <w:rsid w:val="00F66202"/>
    <w:rsid w:val="00F66846"/>
    <w:rsid w:val="00F71E7D"/>
    <w:rsid w:val="00F7349B"/>
    <w:rsid w:val="00F752A2"/>
    <w:rsid w:val="00F7707B"/>
    <w:rsid w:val="00F77342"/>
    <w:rsid w:val="00F81552"/>
    <w:rsid w:val="00F8620C"/>
    <w:rsid w:val="00F87A81"/>
    <w:rsid w:val="00F90C97"/>
    <w:rsid w:val="00F9205F"/>
    <w:rsid w:val="00F92CCE"/>
    <w:rsid w:val="00F93BC7"/>
    <w:rsid w:val="00F975CE"/>
    <w:rsid w:val="00FA2020"/>
    <w:rsid w:val="00FA3976"/>
    <w:rsid w:val="00FA4C5E"/>
    <w:rsid w:val="00FA6D0B"/>
    <w:rsid w:val="00FB1273"/>
    <w:rsid w:val="00FB4733"/>
    <w:rsid w:val="00FB5348"/>
    <w:rsid w:val="00FB7706"/>
    <w:rsid w:val="00FC0FBE"/>
    <w:rsid w:val="00FC3FEF"/>
    <w:rsid w:val="00FC5FDB"/>
    <w:rsid w:val="00FC6C73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49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qFormat="1"/>
    <w:lsdException w:name="footnote reference" w:uiPriority="99"/>
    <w:lsdException w:name="List Bullet" w:uiPriority="99"/>
    <w:lsdException w:name="List Number" w:semiHidden="0" w:uiPriority="6" w:unhideWhenUsed="0" w:qFormat="1"/>
    <w:lsdException w:name="List 4" w:semiHidden="0" w:unhideWhenUsed="0"/>
    <w:lsdException w:name="List 5" w:semiHidden="0" w:unhideWhenUsed="0"/>
    <w:lsdException w:name="List Bullet 2" w:uiPriority="2" w:qFormat="1"/>
    <w:lsdException w:name="List Bullet 3" w:uiPriority="2" w:qFormat="1"/>
    <w:lsdException w:name="Title" w:semiHidden="0" w:uiPriority="27" w:unhideWhenUsed="0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25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uiPriority w:val="99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customStyle="1" w:styleId="normalparagraph0">
    <w:name w:val="normalparagraph"/>
    <w:basedOn w:val="Normal"/>
    <w:uiPriority w:val="99"/>
    <w:rsid w:val="00451B97"/>
    <w:pPr>
      <w:spacing w:before="0" w:after="200" w:line="276" w:lineRule="auto"/>
      <w:jc w:val="left"/>
    </w:pPr>
    <w:rPr>
      <w:rFonts w:eastAsiaTheme="minorHAnsi" w:cs="Arial"/>
      <w:szCs w:val="22"/>
      <w:lang w:eastAsia="en-GB" w:bidi="ar-SA"/>
    </w:rPr>
  </w:style>
  <w:style w:type="paragraph" w:customStyle="1" w:styleId="CRCoverPage">
    <w:name w:val="CR Cover Page"/>
    <w:link w:val="CRCoverPageZchn"/>
    <w:rsid w:val="0094291D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94291D"/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2868DE43A3F640408542A08C25FCD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42BFB-5B7E-4219-96C1-E9D9B6C4A631}"/>
      </w:docPartPr>
      <w:docPartBody>
        <w:p w:rsidR="00331663" w:rsidRDefault="00731879" w:rsidP="00731879">
          <w:pPr>
            <w:pStyle w:val="2868DE43A3F640408542A08C25FCD73E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3CFBA258060546CC890A94383AD79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2C3DE3-22C2-4FA2-BCD0-D7FE53E9B823}"/>
      </w:docPartPr>
      <w:docPartBody>
        <w:p w:rsidR="00331663" w:rsidRDefault="00731879" w:rsidP="00731879">
          <w:pPr>
            <w:pStyle w:val="3CFBA258060546CC890A94383AD790E4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</w:compat>
  <w:rsids>
    <w:rsidRoot w:val="00827AA6"/>
    <w:rsid w:val="00076793"/>
    <w:rsid w:val="00082DE2"/>
    <w:rsid w:val="000A0E81"/>
    <w:rsid w:val="000A59E7"/>
    <w:rsid w:val="000E2542"/>
    <w:rsid w:val="00154E35"/>
    <w:rsid w:val="001E4110"/>
    <w:rsid w:val="00207DA2"/>
    <w:rsid w:val="002132E9"/>
    <w:rsid w:val="002F61F4"/>
    <w:rsid w:val="00314D9C"/>
    <w:rsid w:val="00331663"/>
    <w:rsid w:val="00355305"/>
    <w:rsid w:val="00367DDB"/>
    <w:rsid w:val="0037240F"/>
    <w:rsid w:val="003B70D2"/>
    <w:rsid w:val="00425C8B"/>
    <w:rsid w:val="00475456"/>
    <w:rsid w:val="005542B9"/>
    <w:rsid w:val="00581807"/>
    <w:rsid w:val="00581F95"/>
    <w:rsid w:val="006D43D5"/>
    <w:rsid w:val="00731879"/>
    <w:rsid w:val="00771936"/>
    <w:rsid w:val="007B7A47"/>
    <w:rsid w:val="007C4B43"/>
    <w:rsid w:val="007D22B3"/>
    <w:rsid w:val="00827AA6"/>
    <w:rsid w:val="00831B02"/>
    <w:rsid w:val="00885160"/>
    <w:rsid w:val="009057D8"/>
    <w:rsid w:val="0098084D"/>
    <w:rsid w:val="00992AC4"/>
    <w:rsid w:val="00994118"/>
    <w:rsid w:val="009C1A4E"/>
    <w:rsid w:val="009D232A"/>
    <w:rsid w:val="00AC35C3"/>
    <w:rsid w:val="00B1388D"/>
    <w:rsid w:val="00B41CE4"/>
    <w:rsid w:val="00C41BA3"/>
    <w:rsid w:val="00CA4256"/>
    <w:rsid w:val="00D41272"/>
    <w:rsid w:val="00D44118"/>
    <w:rsid w:val="00D96815"/>
    <w:rsid w:val="00DF0A56"/>
    <w:rsid w:val="00E34DBC"/>
    <w:rsid w:val="00EA0437"/>
    <w:rsid w:val="00EB1D20"/>
    <w:rsid w:val="00EC5A67"/>
    <w:rsid w:val="00F65EDE"/>
    <w:rsid w:val="00F847BC"/>
    <w:rsid w:val="00FD6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731879"/>
    <w:rPr>
      <w:color w:val="808080"/>
    </w:rPr>
  </w:style>
  <w:style w:type="paragraph" w:customStyle="1" w:styleId="2868DE43A3F640408542A08C25FCD73E">
    <w:name w:val="2868DE43A3F640408542A08C25FCD73E"/>
    <w:rsid w:val="00731879"/>
  </w:style>
  <w:style w:type="paragraph" w:customStyle="1" w:styleId="3CFBA258060546CC890A94383AD790E4">
    <w:name w:val="3CFBA258060546CC890A94383AD790E4"/>
    <w:rsid w:val="0073187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>This LS to 3GPP is in query to the identification of CatM1 traffic in charging  </GSMASummary>
    <GSMAItemFor xmlns="ADEDD60E-22E2-4049-BE99-80A2BB237DD5">Approval</GSMAItemFor>
    <GSMAMeetingDate xmlns="ADEDD60E-22E2-4049-BE99-80A2BB237DD5">2018-01-16T00:00:00Z</GSMAMeetingDate>
    <GSMADocumentOwner xmlns="ADEDD60E-22E2-4049-BE99-80A2BB237DD5">
      <UserInfo>
        <DisplayName>Scott Bailey (British Telecommunications PLC)</DisplayName>
        <AccountId>26132</AccountId>
        <AccountType/>
      </UserInfo>
    </GSMADocumentOwner>
    <GSMAListOfContributors xmlns="ADEDD60E-22E2-4049-BE99-80A2BB237DD5">WSOLU</GSMAListOfContributors>
    <GSMAKBCategoryTaxHTField0 xmlns="ADEDD60E-22E2-4049-BE99-80A2BB237DD5">
      <Terms xmlns="http://schemas.microsoft.com/office/infopath/2007/PartnerControls"/>
    </GSMAKBCategoryTaxHTField0>
    <TaxCatchAll xmlns="54cf9ea2-8b24-4a35-a789-c10402c86061">
      <Value>8</Value>
    </TaxCatchAll>
    <GSMADocumentCreatedDate xmlns="ADEDD60E-22E2-4049-BE99-80A2BB237DD5">2018-01-16T00:00:00Z</GSMADocumentCreatedDate>
    <GSMAMeetingNameAndNumber xmlns="ADEDD60E-22E2-4049-BE99-80A2BB237DD5">
      <Url>https://infocentre2.gsma.com/gp/wg/IR/PWP/Lists/Calendar/DispForm.aspx?ID=95</Url>
      <Description>PACKET #93</Description>
    </GSMAMeetingNameAndNumber>
    <GSMADocumentCreatedBy xmlns="ADEDD60E-22E2-4049-BE99-80A2BB237DD5">
      <UserInfo>
        <DisplayName/>
        <AccountId>179</AccountId>
        <AccountType/>
      </UserInfo>
    </GSMADocumentCreatedBy>
    <GSMAShowInGeneralView xmlns="ADEDD60E-22E2-4049-BE99-80A2BB237DD5">true</GSMAShowInGeneralView>
    <GSMATitle xmlns="ADEDD60E-22E2-4049-BE99-80A2BB237DD5">LS reply to 3GPP SA2 on Differentiation of LTE-M (eMTC) traffic from other LTE data traffic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>General</TermName>
          <TermId>ea886d15-f060-4293-b7b7-47e866d9f02c</TermId>
        </TermInfo>
      </Terms>
    </GSMADocumentTypeTaxHTField0>
    <GSMATemplateConversionStatus xmlns="ADEDD60E-22E2-4049-BE99-80A2BB237DD5" xsi:nil="true"/>
    <GSMAMeetingNameAndNumberText xmlns="ADEDD60E-22E2-4049-BE99-80A2BB237DD5">GSMA IoTTF #17</GSMAMeetingNameAndNumberText>
    <GSMAMeetingItemNumber xmlns="ADEDD60E-22E2-4049-BE99-80A2BB237DD5">GSMA IoTTF #17 Doc003</GSMAMeetingItemNumber>
    <GSMADocumentNumber xmlns="ADEDD60E-22E2-4049-BE99-80A2BB237DD5" xsi:nil="true"/>
    <GSMAMeetingLocation xmlns="ADEDD60E-22E2-4049-BE99-80A2BB237DD5">GSMA,Webex</GSMAMeetingLocation>
    <GSMARelatedDiscussion xmlns="ADEDD60E-22E2-4049-BE99-80A2BB237DD5">
      <Url xsi:nil="true"/>
      <Description xsi:nil="true"/>
    </GSMARelatedDiscussion>
    <_dlc_DocId xmlns="54cf9ea2-8b24-4a35-a789-c10402c86061">INFO-2270-2763</_dlc_DocId>
    <_dlc_DocIdUrl xmlns="54cf9ea2-8b24-4a35-a789-c10402c86061">
      <Url>https://infocentre2.gsma.com/gp/wg/IR/PWP/_layouts/DocIdRedir.aspx?ID=INFO-2270-2763</Url>
      <Description>INFO-2270-2763</Description>
    </_dlc_DocIdUrl>
    <GSMAMeetingItemNumberLocal xmlns="ADEDD60E-22E2-4049-BE99-80A2BB237DD5">PACKET#93 Doc 112</GSMAMeetingItemNumberLocal>
    <GSMAMeetingNameAndNumberLocal xmlns="ADEDD60E-22E2-4049-BE99-80A2BB237DD5">
      <Url>https://infocentre2.gsma.com/gp/wg/IR/PWP/Lists/Calendar/DispForm.aspx?ID=95</Url>
      <Description>PACKET #93</Description>
    </GSMAMeetingNameAndNumberLoca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B1DA8885C51FD409795AD7EB5E5358E" ma:contentTypeVersion="2" ma:contentTypeDescription="Group Document Content Type" ma:contentTypeScope="" ma:versionID="7acc7d03b9125675332559018fc5620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238950b1e6de1818d5ad6a1678195e7e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824DAD19-674E-4B78-9825-A4E2FA153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3179B4B-A2C7-4ABA-BC70-CD09B0DA6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4</TotalTime>
  <Pages>3</Pages>
  <Words>430</Words>
  <Characters>2456</Characters>
  <Application>Microsoft Office Word</Application>
  <DocSecurity>0</DocSecurity>
  <Lines>20</Lines>
  <Paragraphs>5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5" baseType="lpstr">
      <vt:lpstr>LS to 3GPP SA5 CatM1 Identifier from Charging Point of View, Usage of Low Priority Indicator</vt:lpstr>
      <vt:lpstr>LS to 3GPP SA5 CatM1 Identifier from Charging Point of View, Usage of Low Priority Indicator</vt:lpstr>
      <vt:lpstr>LS to 3GPP SA5 CatM1 Identifier from Charging Point of View, Usage of Low Priority Indicator</vt:lpstr>
      <vt:lpstr>LS to 3GPP CT4 Diameter Wait Timers</vt:lpstr>
      <vt:lpstr>LS Title</vt:lpstr>
    </vt:vector>
  </TitlesOfParts>
  <Company>Verizon</Company>
  <LinksUpToDate>false</LinksUpToDate>
  <CharactersWithSpaces>2881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SA5 CatM1 Identifier from Charging Point of View, Usage of Low Priority Indicator</dc:title>
  <dc:creator>Jeff Jones</dc:creator>
  <cp:lastModifiedBy>Hans.vanderVeen@neclab.eu changes</cp:lastModifiedBy>
  <cp:revision>7</cp:revision>
  <cp:lastPrinted>2006-09-14T07:39:00Z</cp:lastPrinted>
  <dcterms:created xsi:type="dcterms:W3CDTF">2018-01-23T09:25:00Z</dcterms:created>
  <dcterms:modified xsi:type="dcterms:W3CDTF">2018-03-28T07:38:00Z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4ef6086a-7827-4d30-a6e2-76b9e1edcdae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0x010100EC728DFF17A841B193288BA44365FF7000B94428117C9D4ABEAE546B343679976600ACDBF4E2DAA944C2AE01FEAD255A01F600DB1DA8885C51FD409795AD7EB5E5358E</vt:lpwstr>
  </property>
  <property fmtid="{D5CDD505-2E9C-101B-9397-08002B2CF9AE}" pid="13" name="GSMADocumentType">
    <vt:lpwstr>8;#General|ea886d15-f060-4293-b7b7-47e866d9f02c</vt:lpwstr>
  </property>
  <property fmtid="{D5CDD505-2E9C-101B-9397-08002B2CF9AE}" pid="14" name="GSMAKBCategory">
    <vt:lpwstr/>
  </property>
  <property fmtid="{D5CDD505-2E9C-101B-9397-08002B2CF9AE}" pid="15" name="_dlc_DocIdItemGuid">
    <vt:lpwstr>4ef6086a-7827-4d30-a6e2-76b9e1edcdae</vt:lpwstr>
  </property>
</Properties>
</file>